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6116597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123353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EBCEE7E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14DB6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17360FB" w14:textId="77777777" w:rsidR="006C79B9" w:rsidRPr="00F3501A" w:rsidRDefault="00B40E75" w:rsidP="006C79B9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F3501A">
              <w:rPr>
                <w:rFonts w:cs="Arial"/>
                <w:b/>
                <w:bCs/>
                <w:szCs w:val="20"/>
              </w:rPr>
              <w:t>Bewerber/</w:t>
            </w:r>
            <w:r w:rsidR="006C79B9" w:rsidRPr="00F3501A">
              <w:rPr>
                <w:rFonts w:cs="Arial"/>
                <w:b/>
                <w:bCs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5C57D9" w14:textId="77777777" w:rsidR="006C79B9" w:rsidRPr="00F3501A" w:rsidRDefault="006C79B9" w:rsidP="006C79B9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F3501A">
              <w:rPr>
                <w:rFonts w:cs="Arial"/>
                <w:b/>
                <w:bCs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A2F16E" w14:textId="77777777" w:rsidR="006C79B9" w:rsidRPr="00F3501A" w:rsidRDefault="006C79B9" w:rsidP="006C79B9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F3501A">
              <w:rPr>
                <w:rFonts w:cs="Arial"/>
                <w:b/>
                <w:bCs/>
                <w:szCs w:val="20"/>
              </w:rPr>
              <w:t>Datum</w:t>
            </w:r>
          </w:p>
        </w:tc>
      </w:tr>
      <w:tr w:rsidR="006C79B9" w:rsidRPr="006C79B9" w14:paraId="658EA98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3110F3" w14:textId="77777777" w:rsidR="006C79B9" w:rsidRPr="00F3501A" w:rsidRDefault="006C79B9" w:rsidP="006C79B9">
            <w:pPr>
              <w:jc w:val="left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6405A8" w14:textId="726E101A" w:rsidR="006C79B9" w:rsidRPr="006C79B9" w:rsidRDefault="00F3501A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HWK </w:t>
            </w:r>
            <w:r w:rsidR="00055A93">
              <w:rPr>
                <w:rFonts w:cs="Arial"/>
                <w:szCs w:val="20"/>
              </w:rPr>
              <w:t>23</w:t>
            </w:r>
            <w:r>
              <w:rPr>
                <w:rFonts w:cs="Arial"/>
                <w:szCs w:val="20"/>
              </w:rPr>
              <w:t>/202</w:t>
            </w:r>
            <w:r w:rsidR="003C585C">
              <w:rPr>
                <w:rFonts w:cs="Arial"/>
                <w:szCs w:val="20"/>
              </w:rPr>
              <w:t>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39CD88" w14:textId="1CA2D8B4" w:rsidR="006C79B9" w:rsidRPr="006C79B9" w:rsidRDefault="00FD3BFB" w:rsidP="006C79B9">
            <w:pPr>
              <w:jc w:val="left"/>
              <w:rPr>
                <w:rFonts w:cs="Arial"/>
                <w:szCs w:val="20"/>
              </w:rPr>
            </w:pPr>
            <w:r w:rsidRPr="00FD3BFB">
              <w:rPr>
                <w:rFonts w:cs="Arial"/>
                <w:szCs w:val="20"/>
              </w:rPr>
              <w:t>14.09.2026</w:t>
            </w:r>
          </w:p>
        </w:tc>
      </w:tr>
      <w:tr w:rsidR="006C79B9" w:rsidRPr="006C79B9" w14:paraId="7B142BD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0A990E" w14:textId="77777777" w:rsidR="006C79B9" w:rsidRPr="00F3501A" w:rsidRDefault="006C79B9" w:rsidP="006C79B9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F3501A">
              <w:rPr>
                <w:rFonts w:cs="Arial"/>
                <w:b/>
                <w:bCs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9E6EFA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F89B7B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FE2815D" w14:textId="0D48768A" w:rsidR="006C79B9" w:rsidRPr="00F3501A" w:rsidRDefault="00F3501A" w:rsidP="006C79B9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CD132B">
              <w:rPr>
                <w:rFonts w:cs="Arial"/>
                <w:szCs w:val="20"/>
              </w:rPr>
              <w:t>Modernisierung und Umstrukturierung des Handwerkskammer Bildungszentrums Münster</w:t>
            </w:r>
          </w:p>
        </w:tc>
      </w:tr>
      <w:tr w:rsidR="006C79B9" w:rsidRPr="006C79B9" w14:paraId="0102CF9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1597C50" w14:textId="77777777" w:rsidR="006C79B9" w:rsidRPr="00F3501A" w:rsidRDefault="006C79B9" w:rsidP="006C79B9">
            <w:pPr>
              <w:jc w:val="left"/>
              <w:rPr>
                <w:rFonts w:cs="Arial"/>
                <w:b/>
                <w:bCs/>
                <w:szCs w:val="20"/>
              </w:rPr>
            </w:pPr>
          </w:p>
        </w:tc>
      </w:tr>
      <w:tr w:rsidR="006C79B9" w:rsidRPr="006C79B9" w14:paraId="21FC5944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E1EAF4" w14:textId="77777777" w:rsidR="006C79B9" w:rsidRPr="00F3501A" w:rsidRDefault="002062E9" w:rsidP="006C79B9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F3501A">
              <w:rPr>
                <w:rFonts w:cs="Arial"/>
                <w:b/>
                <w:bCs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FF877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CB4642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8F93D5F" w14:textId="2ACBEDE7" w:rsidR="006C79B9" w:rsidRPr="006C79B9" w:rsidRDefault="004040B6" w:rsidP="006C79B9">
            <w:pPr>
              <w:jc w:val="left"/>
              <w:rPr>
                <w:rFonts w:cs="Arial"/>
                <w:szCs w:val="20"/>
              </w:rPr>
            </w:pPr>
            <w:r w:rsidRPr="0003653A">
              <w:rPr>
                <w:rFonts w:cs="Arial"/>
                <w:szCs w:val="20"/>
              </w:rPr>
              <w:t>Sachverständige</w:t>
            </w:r>
            <w:r>
              <w:rPr>
                <w:rFonts w:cs="Arial"/>
                <w:szCs w:val="20"/>
              </w:rPr>
              <w:t xml:space="preserve">nleistungen </w:t>
            </w:r>
            <w:r w:rsidR="00A534AA">
              <w:rPr>
                <w:rFonts w:cs="Arial"/>
                <w:szCs w:val="20"/>
              </w:rPr>
              <w:t>Explosionsschutz</w:t>
            </w:r>
          </w:p>
        </w:tc>
      </w:tr>
    </w:tbl>
    <w:p w14:paraId="1952D4DB" w14:textId="77777777" w:rsidR="006C79B9" w:rsidRPr="006C79B9" w:rsidRDefault="006C79B9" w:rsidP="006C79B9"/>
    <w:p w14:paraId="19BC9BEB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340F0663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AC6CBB" w14:textId="77777777" w:rsid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  <w:sdt>
            <w:sdtPr>
              <w:id w:val="2073927456"/>
              <w:placeholder>
                <w:docPart w:val="DefaultPlaceholder_-1854013440"/>
              </w:placeholder>
              <w:showingPlcHdr/>
            </w:sdtPr>
            <w:sdtEndPr/>
            <w:sdtContent>
              <w:p w14:paraId="73B64F59" w14:textId="7E8D62DF" w:rsidR="002751A3" w:rsidRPr="006C79B9" w:rsidRDefault="002751A3" w:rsidP="00A11BD1">
                <w:pPr>
                  <w:jc w:val="left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</w:tbl>
    <w:p w14:paraId="3F74E3F3" w14:textId="77777777" w:rsidR="006C79B9" w:rsidRPr="006C79B9" w:rsidRDefault="006C79B9" w:rsidP="006C79B9"/>
    <w:p w14:paraId="0259AEE8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67FA3140" w14:textId="77777777" w:rsidR="006C79B9" w:rsidRPr="006C79B9" w:rsidRDefault="006C79B9" w:rsidP="006C79B9"/>
    <w:p w14:paraId="04405924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33A87B57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40F1F4AF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61909A76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03828341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9F93789" w14:textId="77777777">
        <w:trPr>
          <w:trHeight w:hRule="exact" w:val="1531"/>
        </w:trPr>
        <w:sdt>
          <w:sdtPr>
            <w:id w:val="132061340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733" w:type="dxa"/>
                <w:noWrap/>
                <w:tcMar>
                  <w:left w:w="28" w:type="dxa"/>
                </w:tcMar>
                <w:vAlign w:val="center"/>
              </w:tcPr>
              <w:p w14:paraId="1D44AD86" w14:textId="0AC34B1D" w:rsidR="006C79B9" w:rsidRPr="006C79B9" w:rsidRDefault="002751A3" w:rsidP="006C79B9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92800960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90" w:type="dxa"/>
                <w:noWrap/>
                <w:vAlign w:val="center"/>
              </w:tcPr>
              <w:p w14:paraId="6EC1C040" w14:textId="60716747" w:rsidR="006C79B9" w:rsidRPr="006C79B9" w:rsidRDefault="002751A3" w:rsidP="006C79B9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D445FC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1A438461" w14:textId="77777777" w:rsidTr="00B40E75">
        <w:trPr>
          <w:trHeight w:val="340"/>
        </w:trPr>
        <w:sdt>
          <w:sdtPr>
            <w:id w:val="80566976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008" w:type="dxa"/>
                <w:noWrap/>
                <w:tcMar>
                  <w:left w:w="28" w:type="dxa"/>
                </w:tcMar>
                <w:vAlign w:val="center"/>
              </w:tcPr>
              <w:p w14:paraId="528D8566" w14:textId="679E2968" w:rsidR="00B40E75" w:rsidRPr="006C79B9" w:rsidRDefault="002751A3" w:rsidP="001B1301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B3A4D6A" w14:textId="77777777" w:rsidR="00B15832" w:rsidRDefault="00B40E75" w:rsidP="00B15832">
      <w:r w:rsidRPr="006C79B9">
        <w:t>(Ort, Datum, Unterschrift</w:t>
      </w:r>
      <w:r>
        <w:t>)</w:t>
      </w:r>
    </w:p>
    <w:p w14:paraId="76B89C9E" w14:textId="77777777" w:rsidR="00B40E75" w:rsidRDefault="00B40E75" w:rsidP="00B15832"/>
    <w:p w14:paraId="235D53AF" w14:textId="77777777" w:rsidR="00B40E75" w:rsidRDefault="00B40E75" w:rsidP="00B15832"/>
    <w:p w14:paraId="4E6024D5" w14:textId="77777777" w:rsidR="00B40E75" w:rsidRDefault="00B40E75" w:rsidP="00B15832"/>
    <w:p w14:paraId="5971EB6D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51B25AF8" w14:textId="77777777" w:rsidTr="001C0715">
        <w:tc>
          <w:tcPr>
            <w:tcW w:w="423" w:type="dxa"/>
          </w:tcPr>
          <w:p w14:paraId="02618B98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7334F545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4258B316" w14:textId="77777777" w:rsidR="00B15832" w:rsidRPr="006C79B9" w:rsidRDefault="00B15832" w:rsidP="006C79B9"/>
    <w:p w14:paraId="5FDB2869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1AB49991" w14:textId="77777777">
        <w:trPr>
          <w:trHeight w:val="340"/>
        </w:trPr>
        <w:sdt>
          <w:sdtPr>
            <w:id w:val="160924252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008" w:type="dxa"/>
                <w:noWrap/>
                <w:tcMar>
                  <w:left w:w="28" w:type="dxa"/>
                </w:tcMar>
                <w:vAlign w:val="center"/>
              </w:tcPr>
              <w:p w14:paraId="75AA20AE" w14:textId="0CC93817" w:rsidR="006C79B9" w:rsidRPr="006C79B9" w:rsidRDefault="002751A3" w:rsidP="006C79B9"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D7407F3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0761B891" w14:textId="77777777" w:rsidR="002748DF" w:rsidRDefault="002748DF" w:rsidP="00046C8E"/>
    <w:p w14:paraId="4AF24A7F" w14:textId="77777777" w:rsidR="00B40E75" w:rsidRDefault="00B40E75" w:rsidP="00046C8E"/>
    <w:p w14:paraId="4C20D057" w14:textId="77777777" w:rsidR="00B40E75" w:rsidRDefault="00B40E75" w:rsidP="00046C8E"/>
    <w:p w14:paraId="21E56A28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29F80" w14:textId="77777777" w:rsidR="00096E91" w:rsidRDefault="00096E91">
      <w:r>
        <w:separator/>
      </w:r>
    </w:p>
    <w:p w14:paraId="27EDDE26" w14:textId="77777777" w:rsidR="00096E91" w:rsidRDefault="00096E91"/>
    <w:p w14:paraId="6B7019D0" w14:textId="77777777" w:rsidR="00096E91" w:rsidRDefault="00096E91"/>
    <w:p w14:paraId="469B41BD" w14:textId="77777777" w:rsidR="00096E91" w:rsidRDefault="00096E91"/>
  </w:endnote>
  <w:endnote w:type="continuationSeparator" w:id="0">
    <w:p w14:paraId="245A7B58" w14:textId="77777777" w:rsidR="00096E91" w:rsidRDefault="00096E91">
      <w:r>
        <w:continuationSeparator/>
      </w:r>
    </w:p>
    <w:p w14:paraId="3E3AB211" w14:textId="77777777" w:rsidR="00096E91" w:rsidRDefault="00096E91"/>
    <w:p w14:paraId="6CCDFA82" w14:textId="77777777" w:rsidR="00096E91" w:rsidRDefault="00096E91"/>
    <w:p w14:paraId="3510403E" w14:textId="77777777" w:rsidR="00096E91" w:rsidRDefault="00096E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99069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39A00555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30E344DB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9D55848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B432010" wp14:editId="3931E3A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8A88A04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4C37658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AF94EEB" w14:textId="77777777" w:rsidR="00DB0818" w:rsidRPr="00046C8E" w:rsidRDefault="00DB0818">
    <w:pPr>
      <w:pStyle w:val="Fuzeile"/>
    </w:pPr>
  </w:p>
  <w:p w14:paraId="59555A52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39852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B7826" w14:textId="77777777" w:rsidR="00096E91" w:rsidRDefault="00096E91">
      <w:r>
        <w:separator/>
      </w:r>
    </w:p>
    <w:p w14:paraId="3D4D3DB8" w14:textId="77777777" w:rsidR="00096E91" w:rsidRDefault="00096E91"/>
    <w:p w14:paraId="574595AF" w14:textId="77777777" w:rsidR="00096E91" w:rsidRDefault="00096E91"/>
    <w:p w14:paraId="238C2C40" w14:textId="77777777" w:rsidR="00096E91" w:rsidRDefault="00096E91"/>
  </w:footnote>
  <w:footnote w:type="continuationSeparator" w:id="0">
    <w:p w14:paraId="7AB6E004" w14:textId="77777777" w:rsidR="00096E91" w:rsidRDefault="00096E91">
      <w:r>
        <w:continuationSeparator/>
      </w:r>
    </w:p>
    <w:p w14:paraId="54BCEB91" w14:textId="77777777" w:rsidR="00096E91" w:rsidRDefault="00096E91"/>
    <w:p w14:paraId="6EA60C17" w14:textId="77777777" w:rsidR="00096E91" w:rsidRDefault="00096E91"/>
    <w:p w14:paraId="732AB634" w14:textId="77777777" w:rsidR="00096E91" w:rsidRDefault="00096E91"/>
  </w:footnote>
  <w:footnote w:id="1">
    <w:p w14:paraId="49F6347C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2968F" w14:textId="77777777" w:rsidR="00DB0818" w:rsidRDefault="00DB0818"/>
  <w:p w14:paraId="5266D1C7" w14:textId="77777777" w:rsidR="00DB0818" w:rsidRDefault="00DB0818"/>
  <w:p w14:paraId="4D8A935D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508FD" w14:textId="77777777" w:rsidR="00DB0818" w:rsidRDefault="00DB0818" w:rsidP="00046C8E">
    <w:pPr>
      <w:pStyle w:val="Kopfzeile"/>
    </w:pPr>
    <w:r>
      <w:t>236</w:t>
    </w:r>
  </w:p>
  <w:p w14:paraId="7296A9A6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18F73A0C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04F13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20302662">
    <w:abstractNumId w:val="1"/>
  </w:num>
  <w:num w:numId="2" w16cid:durableId="1574926966">
    <w:abstractNumId w:val="5"/>
  </w:num>
  <w:num w:numId="3" w16cid:durableId="202059126">
    <w:abstractNumId w:val="7"/>
  </w:num>
  <w:num w:numId="4" w16cid:durableId="1528719298">
    <w:abstractNumId w:val="16"/>
  </w:num>
  <w:num w:numId="5" w16cid:durableId="1968505321">
    <w:abstractNumId w:val="9"/>
  </w:num>
  <w:num w:numId="6" w16cid:durableId="77144819">
    <w:abstractNumId w:val="3"/>
  </w:num>
  <w:num w:numId="7" w16cid:durableId="1060322765">
    <w:abstractNumId w:val="12"/>
  </w:num>
  <w:num w:numId="8" w16cid:durableId="363136840">
    <w:abstractNumId w:val="8"/>
  </w:num>
  <w:num w:numId="9" w16cid:durableId="1280837490">
    <w:abstractNumId w:val="15"/>
  </w:num>
  <w:num w:numId="10" w16cid:durableId="1261646522">
    <w:abstractNumId w:val="4"/>
  </w:num>
  <w:num w:numId="11" w16cid:durableId="968895078">
    <w:abstractNumId w:val="11"/>
  </w:num>
  <w:num w:numId="12" w16cid:durableId="2080130659">
    <w:abstractNumId w:val="11"/>
  </w:num>
  <w:num w:numId="13" w16cid:durableId="1209486394">
    <w:abstractNumId w:val="11"/>
  </w:num>
  <w:num w:numId="14" w16cid:durableId="1736008977">
    <w:abstractNumId w:val="11"/>
  </w:num>
  <w:num w:numId="15" w16cid:durableId="1113285821">
    <w:abstractNumId w:val="11"/>
  </w:num>
  <w:num w:numId="16" w16cid:durableId="603851384">
    <w:abstractNumId w:val="2"/>
  </w:num>
  <w:num w:numId="17" w16cid:durableId="502936908">
    <w:abstractNumId w:val="2"/>
  </w:num>
  <w:num w:numId="18" w16cid:durableId="374669359">
    <w:abstractNumId w:val="14"/>
  </w:num>
  <w:num w:numId="19" w16cid:durableId="1495873310">
    <w:abstractNumId w:val="13"/>
  </w:num>
  <w:num w:numId="20" w16cid:durableId="1700811320">
    <w:abstractNumId w:val="10"/>
  </w:num>
  <w:num w:numId="21" w16cid:durableId="1033727591">
    <w:abstractNumId w:val="6"/>
  </w:num>
  <w:num w:numId="22" w16cid:durableId="1364289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ETYsRCk0ZRaZg2qqkLxGe+UnE/cp9XqMFpUK+PwsozylrPtHhJTZlh5R/g9hSTVbSfW0f/Du3HNDCazLytiPA==" w:salt="6sopjDuNphMmVzVgIkL70g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7C"/>
    <w:rsid w:val="000021DC"/>
    <w:rsid w:val="00005F59"/>
    <w:rsid w:val="0000737B"/>
    <w:rsid w:val="0001134B"/>
    <w:rsid w:val="000114D3"/>
    <w:rsid w:val="00046C8E"/>
    <w:rsid w:val="00055A93"/>
    <w:rsid w:val="0006179A"/>
    <w:rsid w:val="0006675C"/>
    <w:rsid w:val="00081305"/>
    <w:rsid w:val="000848E7"/>
    <w:rsid w:val="00096E91"/>
    <w:rsid w:val="000A42AA"/>
    <w:rsid w:val="000D644D"/>
    <w:rsid w:val="000F3155"/>
    <w:rsid w:val="001028D9"/>
    <w:rsid w:val="00106076"/>
    <w:rsid w:val="00127C79"/>
    <w:rsid w:val="001426F7"/>
    <w:rsid w:val="0014717C"/>
    <w:rsid w:val="00195624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0E3"/>
    <w:rsid w:val="002748DF"/>
    <w:rsid w:val="002751A3"/>
    <w:rsid w:val="00291202"/>
    <w:rsid w:val="002C0F7B"/>
    <w:rsid w:val="002C403D"/>
    <w:rsid w:val="002E4302"/>
    <w:rsid w:val="002F4952"/>
    <w:rsid w:val="003122B3"/>
    <w:rsid w:val="00322382"/>
    <w:rsid w:val="00327698"/>
    <w:rsid w:val="00336B27"/>
    <w:rsid w:val="003552CC"/>
    <w:rsid w:val="00355C7F"/>
    <w:rsid w:val="0037080D"/>
    <w:rsid w:val="003721C9"/>
    <w:rsid w:val="003938AC"/>
    <w:rsid w:val="003A36E9"/>
    <w:rsid w:val="003C585C"/>
    <w:rsid w:val="003D3E99"/>
    <w:rsid w:val="003E2CD4"/>
    <w:rsid w:val="00402A1B"/>
    <w:rsid w:val="004040B6"/>
    <w:rsid w:val="00407FEF"/>
    <w:rsid w:val="0041563B"/>
    <w:rsid w:val="0042400C"/>
    <w:rsid w:val="00424038"/>
    <w:rsid w:val="00425909"/>
    <w:rsid w:val="00427EE5"/>
    <w:rsid w:val="004509EC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4F1C10"/>
    <w:rsid w:val="00500C2B"/>
    <w:rsid w:val="0051454E"/>
    <w:rsid w:val="00520D3B"/>
    <w:rsid w:val="005333C9"/>
    <w:rsid w:val="0055731D"/>
    <w:rsid w:val="005575B0"/>
    <w:rsid w:val="00573601"/>
    <w:rsid w:val="00574488"/>
    <w:rsid w:val="00576C66"/>
    <w:rsid w:val="00577589"/>
    <w:rsid w:val="005A4489"/>
    <w:rsid w:val="005B2647"/>
    <w:rsid w:val="005B3C4B"/>
    <w:rsid w:val="005C301C"/>
    <w:rsid w:val="005C41DA"/>
    <w:rsid w:val="005C64E0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7466A"/>
    <w:rsid w:val="00690DA4"/>
    <w:rsid w:val="006A5AED"/>
    <w:rsid w:val="006A66F3"/>
    <w:rsid w:val="006B7CF1"/>
    <w:rsid w:val="006C1D2D"/>
    <w:rsid w:val="006C79B9"/>
    <w:rsid w:val="006D33E7"/>
    <w:rsid w:val="006D70A3"/>
    <w:rsid w:val="00717DE4"/>
    <w:rsid w:val="00721D51"/>
    <w:rsid w:val="00724CA7"/>
    <w:rsid w:val="0072512D"/>
    <w:rsid w:val="0073210E"/>
    <w:rsid w:val="007327B8"/>
    <w:rsid w:val="0073442F"/>
    <w:rsid w:val="00734EDE"/>
    <w:rsid w:val="00743249"/>
    <w:rsid w:val="007633C2"/>
    <w:rsid w:val="00776FD7"/>
    <w:rsid w:val="0078194F"/>
    <w:rsid w:val="00782E76"/>
    <w:rsid w:val="0078695C"/>
    <w:rsid w:val="007D1E8D"/>
    <w:rsid w:val="007E61DB"/>
    <w:rsid w:val="00810CF3"/>
    <w:rsid w:val="0081723D"/>
    <w:rsid w:val="00890245"/>
    <w:rsid w:val="008A5CCB"/>
    <w:rsid w:val="008B1F06"/>
    <w:rsid w:val="008C27C4"/>
    <w:rsid w:val="008D764D"/>
    <w:rsid w:val="008F52AA"/>
    <w:rsid w:val="008F6547"/>
    <w:rsid w:val="00910F0B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13CB2"/>
    <w:rsid w:val="00A5084B"/>
    <w:rsid w:val="00A534AA"/>
    <w:rsid w:val="00A75824"/>
    <w:rsid w:val="00A82F08"/>
    <w:rsid w:val="00A90065"/>
    <w:rsid w:val="00A90C84"/>
    <w:rsid w:val="00AB4B05"/>
    <w:rsid w:val="00AC56D5"/>
    <w:rsid w:val="00AC7F2D"/>
    <w:rsid w:val="00AD0727"/>
    <w:rsid w:val="00AD584D"/>
    <w:rsid w:val="00AE4AF0"/>
    <w:rsid w:val="00AE713B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01E26"/>
    <w:rsid w:val="00C101BF"/>
    <w:rsid w:val="00C10A74"/>
    <w:rsid w:val="00C139F1"/>
    <w:rsid w:val="00C246AC"/>
    <w:rsid w:val="00C26124"/>
    <w:rsid w:val="00C2678D"/>
    <w:rsid w:val="00C30192"/>
    <w:rsid w:val="00C55E8A"/>
    <w:rsid w:val="00C764C5"/>
    <w:rsid w:val="00C96E57"/>
    <w:rsid w:val="00CD54C7"/>
    <w:rsid w:val="00CD5B35"/>
    <w:rsid w:val="00CF64C4"/>
    <w:rsid w:val="00D05C74"/>
    <w:rsid w:val="00D32967"/>
    <w:rsid w:val="00D40DB2"/>
    <w:rsid w:val="00D53E3F"/>
    <w:rsid w:val="00D6072E"/>
    <w:rsid w:val="00D63969"/>
    <w:rsid w:val="00D92DBB"/>
    <w:rsid w:val="00D96156"/>
    <w:rsid w:val="00DA276D"/>
    <w:rsid w:val="00DA57BB"/>
    <w:rsid w:val="00DB0818"/>
    <w:rsid w:val="00DB6C0D"/>
    <w:rsid w:val="00DC2EA6"/>
    <w:rsid w:val="00DC7E08"/>
    <w:rsid w:val="00DD5025"/>
    <w:rsid w:val="00DE2F64"/>
    <w:rsid w:val="00DE420C"/>
    <w:rsid w:val="00E00C40"/>
    <w:rsid w:val="00E02FAA"/>
    <w:rsid w:val="00E05D55"/>
    <w:rsid w:val="00E1197E"/>
    <w:rsid w:val="00E322E9"/>
    <w:rsid w:val="00E57531"/>
    <w:rsid w:val="00E578EB"/>
    <w:rsid w:val="00E6087B"/>
    <w:rsid w:val="00E77831"/>
    <w:rsid w:val="00E85EBB"/>
    <w:rsid w:val="00EA10EB"/>
    <w:rsid w:val="00EA4EBE"/>
    <w:rsid w:val="00EB67B0"/>
    <w:rsid w:val="00EC7AED"/>
    <w:rsid w:val="00ED07A9"/>
    <w:rsid w:val="00ED5F0E"/>
    <w:rsid w:val="00F133C2"/>
    <w:rsid w:val="00F21669"/>
    <w:rsid w:val="00F244CC"/>
    <w:rsid w:val="00F251E7"/>
    <w:rsid w:val="00F32C49"/>
    <w:rsid w:val="00F3501A"/>
    <w:rsid w:val="00F43CAF"/>
    <w:rsid w:val="00F9088F"/>
    <w:rsid w:val="00F92CF7"/>
    <w:rsid w:val="00FA0151"/>
    <w:rsid w:val="00FB37F2"/>
    <w:rsid w:val="00FC0982"/>
    <w:rsid w:val="00FC1057"/>
    <w:rsid w:val="00FD3BFB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B4AD98"/>
  <w15:docId w15:val="{977AA4E5-CA0F-4341-97A7-BD2FF7A8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751A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26F070-B42D-42F4-AAA4-655BD2139008}"/>
      </w:docPartPr>
      <w:docPartBody>
        <w:p w:rsidR="00F82B8A" w:rsidRDefault="00F82B8A">
          <w:r w:rsidRPr="002262C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B8A"/>
    <w:rsid w:val="000B0B5C"/>
    <w:rsid w:val="000F1A87"/>
    <w:rsid w:val="00195624"/>
    <w:rsid w:val="003721C9"/>
    <w:rsid w:val="00425909"/>
    <w:rsid w:val="004F1C10"/>
    <w:rsid w:val="005B3C4B"/>
    <w:rsid w:val="005C64E0"/>
    <w:rsid w:val="00717DE4"/>
    <w:rsid w:val="007327B8"/>
    <w:rsid w:val="00810CF3"/>
    <w:rsid w:val="008B3091"/>
    <w:rsid w:val="00A90065"/>
    <w:rsid w:val="00CD5B35"/>
    <w:rsid w:val="00D40DB2"/>
    <w:rsid w:val="00D53E3F"/>
    <w:rsid w:val="00D92DBB"/>
    <w:rsid w:val="00E2269C"/>
    <w:rsid w:val="00F8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82B8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4273-DFFA-4C09-B258-9188866574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204</Words>
  <Characters>1291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Ottenströer, Katrin</cp:lastModifiedBy>
  <cp:revision>2</cp:revision>
  <cp:lastPrinted>2016-03-31T12:06:00Z</cp:lastPrinted>
  <dcterms:created xsi:type="dcterms:W3CDTF">2026-09-11T06:29:00Z</dcterms:created>
  <dcterms:modified xsi:type="dcterms:W3CDTF">2026-09-11T06:29:00Z</dcterms:modified>
</cp:coreProperties>
</file>